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639BF" w14:textId="77777777" w:rsidR="00B765AD" w:rsidRDefault="00B765AD" w:rsidP="00B76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GILBERT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02E22CF5" w14:textId="77777777" w:rsidR="00B765AD" w:rsidRDefault="00B765AD" w:rsidP="00B76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E35AF1" w14:textId="77777777" w:rsidR="00B765AD" w:rsidRDefault="00B765AD" w:rsidP="00B76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24A246" w14:textId="77777777" w:rsidR="00B765AD" w:rsidRDefault="00B765AD" w:rsidP="00B76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Oct.1479</w:t>
      </w:r>
      <w:r>
        <w:rPr>
          <w:rFonts w:ascii="Times New Roman" w:hAnsi="Times New Roman" w:cs="Times New Roman"/>
          <w:sz w:val="24"/>
          <w:szCs w:val="24"/>
        </w:rPr>
        <w:tab/>
        <w:t>He was granted the prebend in the collegiate church of Warwick.</w:t>
      </w:r>
    </w:p>
    <w:p w14:paraId="3272364A" w14:textId="77777777" w:rsidR="00B765AD" w:rsidRDefault="00B765AD" w:rsidP="00B76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p.164)</w:t>
      </w:r>
    </w:p>
    <w:p w14:paraId="62998D12" w14:textId="77777777" w:rsidR="00B765AD" w:rsidRDefault="00B765AD" w:rsidP="00B76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5E3BA" w14:textId="77777777" w:rsidR="00B765AD" w:rsidRDefault="00B765AD" w:rsidP="00B765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BE1789" w14:textId="77777777" w:rsidR="00B765AD" w:rsidRDefault="00B765AD" w:rsidP="00B765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2021</w:t>
      </w:r>
    </w:p>
    <w:p w14:paraId="15DE6BB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F1FB2" w14:textId="77777777" w:rsidR="00B765AD" w:rsidRDefault="00B765AD" w:rsidP="009139A6">
      <w:r>
        <w:separator/>
      </w:r>
    </w:p>
  </w:endnote>
  <w:endnote w:type="continuationSeparator" w:id="0">
    <w:p w14:paraId="1DC58DF0" w14:textId="77777777" w:rsidR="00B765AD" w:rsidRDefault="00B765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0D6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99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BA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6A977" w14:textId="77777777" w:rsidR="00B765AD" w:rsidRDefault="00B765AD" w:rsidP="009139A6">
      <w:r>
        <w:separator/>
      </w:r>
    </w:p>
  </w:footnote>
  <w:footnote w:type="continuationSeparator" w:id="0">
    <w:p w14:paraId="4AD2A6FD" w14:textId="77777777" w:rsidR="00B765AD" w:rsidRDefault="00B765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09D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0B8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118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AD"/>
    <w:rsid w:val="000666E0"/>
    <w:rsid w:val="002510B7"/>
    <w:rsid w:val="005C130B"/>
    <w:rsid w:val="00826F5C"/>
    <w:rsid w:val="009139A6"/>
    <w:rsid w:val="009448BB"/>
    <w:rsid w:val="00A3176C"/>
    <w:rsid w:val="00AE65F8"/>
    <w:rsid w:val="00B765AD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CCEDB"/>
  <w15:chartTrackingRefBased/>
  <w15:docId w15:val="{A1C97FE7-9303-4913-BC5C-098A7D80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2021-06-17T20:50:00Z</dcterms:created>
  <dcterms:modified xsi:type="dcterms:W3CDTF">2021-06-17T20:51:00Z</dcterms:modified>
</cp:coreProperties>
</file>